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1DB8C9AA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3-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1DB8C9AA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C002D">
                                <w:rPr>
                                  <w:rStyle w:val="Style2"/>
                                </w:rPr>
                                <w:t>3-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354B2D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354B2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354B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354B2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354B2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354B2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354B2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6</cp:revision>
  <cp:lastPrinted>2011-03-04T18:48:00Z</cp:lastPrinted>
  <dcterms:created xsi:type="dcterms:W3CDTF">2023-06-29T12:43:00Z</dcterms:created>
  <dcterms:modified xsi:type="dcterms:W3CDTF">2023-10-31T15:20:00Z</dcterms:modified>
</cp:coreProperties>
</file>